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434C" w:rsidRPr="00D67131" w:rsidRDefault="00D13030" w:rsidP="00416FDA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966CA6"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0C07B6" w:rsidRPr="00D67131">
        <w:rPr>
          <w:rFonts w:ascii="TH SarabunPSK" w:hAnsi="TH SarabunPSK" w:cs="TH SarabunPSK"/>
          <w:b/>
          <w:bCs/>
          <w:color w:val="000000"/>
          <w:sz w:val="30"/>
          <w:szCs w:val="30"/>
        </w:rPr>
        <w:t>1</w:t>
      </w:r>
      <w:r w:rsidR="00966CA6" w:rsidRPr="00D67131">
        <w:rPr>
          <w:rFonts w:ascii="TH SarabunPSK" w:hAnsi="TH SarabunPSK" w:cs="TH SarabunPSK"/>
          <w:b/>
          <w:bCs/>
          <w:sz w:val="30"/>
          <w:szCs w:val="30"/>
        </w:rPr>
        <w:t xml:space="preserve"> </w:t>
      </w:r>
      <w:r w:rsidR="00D0434C" w:rsidRPr="00D67131">
        <w:rPr>
          <w:rFonts w:ascii="TH SarabunPSK" w:hAnsi="TH SarabunPSK" w:cs="TH SarabunPSK"/>
          <w:b/>
          <w:bCs/>
          <w:sz w:val="30"/>
          <w:szCs w:val="30"/>
        </w:rPr>
        <w:tab/>
      </w:r>
      <w:r w:rsidR="00D0434C" w:rsidRPr="00D67131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  <w:r w:rsidR="001A071D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ของสำนัก/หน่วยงาน</w:t>
      </w:r>
    </w:p>
    <w:p w:rsidR="00D13030" w:rsidRPr="00D67131" w:rsidRDefault="00D13030" w:rsidP="00416FDA">
      <w:pPr>
        <w:ind w:hanging="23"/>
        <w:rPr>
          <w:rFonts w:ascii="TH SarabunPSK" w:hAnsi="TH SarabunPSK" w:cs="TH SarabunPSK"/>
          <w:sz w:val="30"/>
          <w:szCs w:val="30"/>
        </w:rPr>
      </w:pPr>
      <w:r w:rsidRPr="00D67131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D0434C"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</w:t>
      </w:r>
      <w:r w:rsidR="00B104AB"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่</w:t>
      </w:r>
      <w:r w:rsidR="00D0434C" w:rsidRPr="00D67131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1.</w:t>
      </w:r>
      <w:r w:rsidR="005B4072"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5</w:t>
      </w:r>
      <w:r w:rsidR="00D0434C" w:rsidRPr="00D67131">
        <w:rPr>
          <w:rFonts w:ascii="TH SarabunPSK" w:hAnsi="TH SarabunPSK" w:cs="TH SarabunPSK"/>
          <w:b/>
          <w:bCs/>
          <w:color w:val="000000"/>
          <w:sz w:val="30"/>
          <w:szCs w:val="30"/>
        </w:rPr>
        <w:t xml:space="preserve"> </w:t>
      </w:r>
      <w:r w:rsidR="002875CE"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BD7CAA" w:rsidRPr="00D67131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ระดับความสำเร็จในการผลิตสื่อโทรทัศน์ตามโครงการสื่อเพื่อสร้างความเข้าใจอันดี ปี</w:t>
      </w:r>
      <w:r w:rsidR="001A071D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D7CAA" w:rsidRPr="00D67131">
        <w:rPr>
          <w:rFonts w:ascii="TH SarabunPSK" w:hAnsi="TH SarabunPSK" w:cs="TH SarabunPSK"/>
          <w:b/>
          <w:bCs/>
          <w:sz w:val="30"/>
          <w:szCs w:val="30"/>
          <w:cs/>
        </w:rPr>
        <w:t>256</w:t>
      </w:r>
      <w:r w:rsidR="00BD7CAA" w:rsidRPr="00D67131">
        <w:rPr>
          <w:rFonts w:ascii="TH SarabunPSK" w:hAnsi="TH SarabunPSK" w:cs="TH SarabunPSK"/>
          <w:b/>
          <w:bCs/>
          <w:sz w:val="30"/>
          <w:szCs w:val="30"/>
        </w:rPr>
        <w:t>1</w:t>
      </w:r>
    </w:p>
    <w:p w:rsidR="00D13030" w:rsidRPr="00D67131" w:rsidRDefault="00D13030" w:rsidP="00D13030">
      <w:pPr>
        <w:ind w:left="1418" w:hanging="1418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67131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B4D06" w:rsidRPr="00D67131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D67131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875CE" w:rsidRPr="00D67131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C43059" w:rsidRPr="00D67131">
        <w:rPr>
          <w:rFonts w:ascii="TH SarabunPSK" w:hAnsi="TH SarabunPSK" w:cs="TH SarabunPSK"/>
          <w:b/>
          <w:bCs/>
          <w:sz w:val="30"/>
          <w:szCs w:val="30"/>
          <w:cs/>
        </w:rPr>
        <w:t>4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069AE" w:rsidRPr="0087699E" w:rsidRDefault="00D778B7" w:rsidP="0087699E">
      <w:pPr>
        <w:pStyle w:val="FootnoteText"/>
        <w:jc w:val="thaiDistribute"/>
        <w:rPr>
          <w:rFonts w:ascii="TH SarabunPSK" w:hAnsi="TH SarabunPSK" w:cs="TH SarabunPSK"/>
          <w:sz w:val="30"/>
          <w:szCs w:val="30"/>
          <w:u w:val="dotted"/>
        </w:rPr>
      </w:pP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Pr="000C07B6">
        <w:rPr>
          <w:rFonts w:ascii="TH SarabunPSK" w:hAnsi="TH SarabunPSK" w:cs="TH SarabunPSK"/>
          <w:color w:val="000000"/>
          <w:sz w:val="30"/>
          <w:szCs w:val="30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87699E">
        <w:rPr>
          <w:rFonts w:ascii="TH SarabunPSK" w:hAnsi="TH SarabunPSK" w:cs="TH SarabunPSK" w:hint="cs"/>
          <w:sz w:val="30"/>
          <w:szCs w:val="30"/>
          <w:u w:val="dotted"/>
          <w:cs/>
        </w:rPr>
        <w:t>อธิบายความหมาย</w:t>
      </w:r>
      <w:r w:rsidR="00973EDE">
        <w:rPr>
          <w:rFonts w:ascii="TH SarabunPSK" w:hAnsi="TH SarabunPSK" w:cs="TH SarabunPSK" w:hint="cs"/>
          <w:sz w:val="30"/>
          <w:szCs w:val="30"/>
          <w:u w:val="dotted"/>
          <w:cs/>
        </w:rPr>
        <w:t>ของ</w:t>
      </w:r>
      <w:r w:rsidR="0087699E">
        <w:rPr>
          <w:rFonts w:ascii="TH SarabunPSK" w:hAnsi="TH SarabunPSK" w:cs="TH SarabunPSK" w:hint="cs"/>
          <w:sz w:val="30"/>
          <w:szCs w:val="30"/>
          <w:u w:val="dotted"/>
          <w:cs/>
        </w:rPr>
        <w:t>ตัวชี้วัด โดยย่อ -</w:t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r w:rsidR="0087699E">
        <w:rPr>
          <w:rFonts w:ascii="TH SarabunPSK" w:hAnsi="TH SarabunPSK" w:cs="TH SarabunPSK"/>
          <w:sz w:val="30"/>
          <w:szCs w:val="30"/>
          <w:u w:val="dotted"/>
        </w:rPr>
        <w:tab/>
      </w:r>
      <w:bookmarkStart w:id="0" w:name="_GoBack"/>
      <w:bookmarkEnd w:id="0"/>
    </w:p>
    <w:p w:rsidR="005246E8" w:rsidRPr="009069AE" w:rsidRDefault="005246E8" w:rsidP="005246E8">
      <w:pPr>
        <w:pStyle w:val="FootnoteText"/>
        <w:jc w:val="thaiDistribute"/>
        <w:rPr>
          <w:rFonts w:ascii="TH SarabunPSK" w:hAnsi="TH SarabunPSK" w:cs="TH SarabunPSK"/>
          <w:sz w:val="16"/>
          <w:szCs w:val="16"/>
        </w:rPr>
      </w:pPr>
    </w:p>
    <w:p w:rsidR="00D778B7" w:rsidRPr="00775AFF" w:rsidRDefault="00D778B7" w:rsidP="005246E8">
      <w:pPr>
        <w:pStyle w:val="FootnoteText"/>
        <w:jc w:val="thaiDistribute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9B4D06" w:rsidRPr="00B81EE2" w:rsidRDefault="009B4D06" w:rsidP="009B4D06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6B64CB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6B64CB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6B64CB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9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758"/>
      </w:tblGrid>
      <w:tr w:rsidR="00E778A6" w:rsidRPr="00B81EE2" w:rsidTr="009B4D06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B81EE2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C43059" w:rsidRPr="00B81EE2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81EE2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9AE" w:rsidRPr="000506D3" w:rsidRDefault="009069AE" w:rsidP="009069AE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การดำเนินการจัดซื้อจัดจ้างภาคเอกชนดำเนินการตามระเบียบพัสดุ</w:t>
            </w:r>
          </w:p>
          <w:p w:rsidR="009069AE" w:rsidRPr="000506D3" w:rsidRDefault="00070619" w:rsidP="009069AE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จัดทำข้อกำหนดในการจัดจ้างตามโครงการผลิตสื่อเพื่อสร้างความเข้าใจอันดี 2561</w:t>
            </w:r>
          </w:p>
          <w:p w:rsidR="009069AE" w:rsidRPr="000506D3" w:rsidRDefault="00070619" w:rsidP="00070619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ดำเนินก</w:t>
            </w: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ารตามระเบียบพัสดุและประสานงาน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ในการจัดจ้างเพื่อดำเนินการ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</w:rPr>
              <w:t xml:space="preserve">E-bidding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ได้ผู้รับจ้าง</w:t>
            </w:r>
          </w:p>
          <w:p w:rsidR="00C43059" w:rsidRPr="00971B9D" w:rsidRDefault="00070619" w:rsidP="00070619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-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ประชุมเตรียมการกับผู้รับจ้าง (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</w:rPr>
              <w:t xml:space="preserve">Briefing)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กำหนดขอบเขตการคิดสร้างสรรค์</w:t>
            </w: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และกระบวนการผลิต             - 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กำหนดแ</w:t>
            </w:r>
            <w:r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ผนการออกอากาศตามข้อเสนอของ</w:t>
            </w:r>
            <w:r w:rsidR="009069AE" w:rsidRPr="000506D3">
              <w:rPr>
                <w:rFonts w:ascii="TH SarabunPSK" w:hAnsi="TH SarabunPSK" w:cs="TH SarabunPSK"/>
                <w:sz w:val="30"/>
                <w:szCs w:val="30"/>
                <w:cs/>
              </w:rPr>
              <w:t>ผู้รับจ้างภายใต้ข้อกำหนดในการจัดจ้าง</w:t>
            </w:r>
          </w:p>
        </w:tc>
      </w:tr>
      <w:tr w:rsidR="00C43059" w:rsidRPr="00B81EE2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81EE2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9D" w:rsidRPr="00971B9D" w:rsidRDefault="00971B9D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971B9D">
              <w:rPr>
                <w:rFonts w:ascii="TH SarabunPSK" w:hAnsi="TH SarabunPSK" w:cs="TH SarabunPSK"/>
                <w:sz w:val="30"/>
                <w:szCs w:val="30"/>
                <w:cs/>
              </w:rPr>
              <w:t>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ับนโยบายและเตรียมการผลิตรายการ</w:t>
            </w:r>
            <w:r w:rsidRPr="00971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ในภาพรวม </w:t>
            </w:r>
          </w:p>
          <w:p w:rsidR="00971B9D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>เข้ารับนโยบายในการผลิตรายการโทรทัศน์จากท่านเลขาธิการ ฯ</w:t>
            </w:r>
          </w:p>
          <w:p w:rsidR="00971B9D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>ศึกษาวิเคราะห์นโยบายและประเด็นเชิงนโยบายของรัฐบาล กระทรวงศึกษาธิการ และ สกอ.</w:t>
            </w:r>
          </w:p>
          <w:p w:rsidR="00971B9D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รวบรวม-สังเคราะห์-คัดเลือกโครงการในปีงบประมาณ </w:t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</w:rPr>
              <w:t>2561</w:t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ของสำนัก/หน่วยงานต่างๆ </w:t>
            </w:r>
            <w:r w:rsidRPr="00070619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ที่มีผลผลิต หรือผลการดำเนินงานสนองยุทธศาสตร์ชาติ </w:t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</w:rPr>
              <w:t>20</w:t>
            </w:r>
            <w:r w:rsidR="00971B9D" w:rsidRPr="00070619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ปี และสนับสนุนนโยบายของ สกอ. และ รมว.ศธ.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971B9D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วางแผน เตรียมการ ดำเนินการในกระบวนการภายใน สกอ. เพื่อให้ได้สาระ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</w:rPr>
              <w:t>12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หัวข้อ/ประเด็น นำมาเป็นเรื่องที่จะผลิตรายการและออกอากาศในรายการโทรทัศน์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</w:rPr>
              <w:t>12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ตอน/ครั้ง</w:t>
            </w:r>
          </w:p>
          <w:p w:rsidR="00971B9D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>แสวงหาข้อมูล/จัดทำแนวทางการสนทนาและคำถามในรายการ/ กำหนดตัวบุคคลหรือผู้บริหาร               ที่จะร่วมรายการ/จัดหาสถานที่/นัดหมายถ่ายทำ ให้กระบวนการทุกขั้นตอนเป็นไปตามตารางงาน</w:t>
            </w:r>
          </w:p>
          <w:p w:rsidR="00C43059" w:rsidRPr="00971B9D" w:rsidRDefault="00070619" w:rsidP="00971B9D">
            <w:pPr>
              <w:tabs>
                <w:tab w:val="center" w:pos="4153"/>
                <w:tab w:val="right" w:pos="8306"/>
              </w:tabs>
              <w:ind w:left="-7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hAnsi="TH SarabunPSK" w:cs="TH SarabunPSK"/>
                <w:sz w:val="30"/>
                <w:szCs w:val="30"/>
                <w:cs/>
              </w:rPr>
              <w:t>ประสานงานกับบริษัทผู้ผลิตรายการและสถานีโทรทัศน์เพื่อการเตรียมการผลิตและออกอากาศ</w:t>
            </w:r>
          </w:p>
        </w:tc>
      </w:tr>
      <w:tr w:rsidR="00C43059" w:rsidRPr="00B81EE2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81EE2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9D" w:rsidRPr="00971B9D" w:rsidRDefault="00971B9D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ดำเนินการผลิต</w:t>
            </w:r>
            <w:r w:rsidR="0007061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รายการ</w:t>
            </w:r>
            <w:r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เผยแพร่สู่สาธารณชนและตรวจรับงานในงวดที่ 1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</w:pPr>
            <w:r w:rsidRPr="00070619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>บริหารสัญญาให้เป็นไปตามเงื่อนไขตามสัญญาจ้างของการส่งงานงวดที่ 1 (ตอนที่ 1-4) รวม</w:t>
            </w:r>
            <w:r w:rsidR="00971B9D" w:rsidRPr="00971B9D">
              <w:rPr>
                <w:rFonts w:ascii="TH SarabunPSK" w:eastAsia="Cordia New" w:hAnsi="TH SarabunPSK" w:cs="TH SarabunPSK"/>
                <w:spacing w:val="-4"/>
                <w:sz w:val="30"/>
                <w:szCs w:val="30"/>
              </w:rPr>
              <w:t xml:space="preserve"> </w:t>
            </w:r>
            <w:r w:rsidR="00971B9D" w:rsidRPr="00971B9D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 xml:space="preserve">4 ตอน 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</w: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เพื่อตรวจสอบ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เผยแพร่ออกอากาศในวันและเวลาตามสัญญา</w:t>
            </w:r>
          </w:p>
          <w:p w:rsidR="00C43059" w:rsidRPr="00070619" w:rsidRDefault="000506D3" w:rsidP="00070619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ควบคุมการส่งงาน ตรวจรับงาน และเบิกจ่ายเงินค่าจ้างตามแผน</w:t>
            </w:r>
          </w:p>
        </w:tc>
      </w:tr>
      <w:tr w:rsidR="00C43059" w:rsidRPr="00B81EE2" w:rsidTr="009B4D06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81EE2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lastRenderedPageBreak/>
              <w:t>4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9D" w:rsidRPr="00971B9D" w:rsidRDefault="00971B9D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ดำเนินการผลิต</w:t>
            </w:r>
            <w:r w:rsidR="00070619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รายการ</w:t>
            </w:r>
            <w:r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เผยแพร่สู่สาธารณชนและตรวจรับงานในงวดที่ 2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C630C2">
              <w:rPr>
                <w:rFonts w:ascii="TH SarabunPSK" w:eastAsia="Cordia New" w:hAnsi="TH SarabunPSK" w:cs="TH SarabunPSK"/>
                <w:spacing w:val="-4"/>
                <w:sz w:val="30"/>
                <w:szCs w:val="30"/>
                <w:cs/>
              </w:rPr>
              <w:t>บริหารสัญญาให้เป็นไปตามเงื่อนไขตามสัญญาจ้างของการส่งงานงวดที่ 2 (ตอนที่ 5-8) รวม 4 ตอน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 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</w:r>
            <w:r w:rsidR="00C630C2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เพื่อตรวจสอบ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เผยแพร่ออกอากาศในวันและเวลาตามสัญญา</w:t>
            </w:r>
          </w:p>
          <w:p w:rsidR="00C43059" w:rsidRPr="00070619" w:rsidRDefault="00070619" w:rsidP="00070619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ควบคุมการส่งงาน ตรวจรับงาน และเบิกจ่ายเงินค่าจ้างตามแผน</w:t>
            </w:r>
          </w:p>
        </w:tc>
      </w:tr>
      <w:tr w:rsidR="00C43059" w:rsidRPr="00B81EE2" w:rsidTr="009B4D06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059" w:rsidRPr="00B81EE2" w:rsidRDefault="00C43059" w:rsidP="00C43059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B9D" w:rsidRPr="00971B9D" w:rsidRDefault="00971B9D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ดำเนินการผลิตรายการ เผยแพร่สู่สาธารณชนและตรวจรับงานในงวดที่ 3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บริหารสัญญาให้เป็นไปตามเงื่อนไขตามสัญญาจ้าง-การส่งงานงวดที่ 3 (ตอนที่ 9-12) รวม 4 ตอน 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จัดทำประเด็นสนทนา/นัดหมาย/ถ่ายทำ-บันทึกเทปโทรทัศน์/ตัดต่อภาพ-ลำดับภาพ-บันทึกเสียง-ซ้อนอักษร-กราฟฟิก/ตรวจสอบความถูกต้องสมบูรณ์ของรายการ/ส่งต้นฉบับไปสถานี</w:t>
            </w:r>
            <w:r w:rsidR="00457E5F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br/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เพื่อตรวจสอบ</w:t>
            </w:r>
          </w:p>
          <w:p w:rsidR="00971B9D" w:rsidRPr="00971B9D" w:rsidRDefault="00070619" w:rsidP="00971B9D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เผยแพร่ออกอากาศในวันและเวลาตามสัญญา</w:t>
            </w:r>
          </w:p>
          <w:p w:rsidR="00070619" w:rsidRDefault="00070619" w:rsidP="00070619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ควบคุมการส่งงาน ตรวจรับงาน และเบิกจ่ายเงินค่าจ้างตามแผน</w:t>
            </w:r>
          </w:p>
          <w:p w:rsidR="009B4D06" w:rsidRPr="00070619" w:rsidRDefault="00070619" w:rsidP="00070619">
            <w:pPr>
              <w:tabs>
                <w:tab w:val="left" w:pos="1440"/>
              </w:tabs>
              <w:ind w:left="-70"/>
              <w:jc w:val="thaiDistribute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- </w:t>
            </w:r>
            <w:r w:rsidR="00971B9D" w:rsidRPr="00971B9D">
              <w:rPr>
                <w:rFonts w:ascii="TH SarabunPSK" w:eastAsia="Cordia New" w:hAnsi="TH SarabunPSK" w:cs="TH SarabunPSK"/>
                <w:sz w:val="30"/>
                <w:szCs w:val="30"/>
                <w:cs/>
              </w:rPr>
              <w:t>ขยายผลการประชาสัมพันธ์ไปยังสื่ออื่นๆ เพื่อความคุ้มค่าในการใช้จ่ายงบประมาณ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D67131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67131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D67131" w:rsidTr="00326426">
        <w:tc>
          <w:tcPr>
            <w:tcW w:w="3710" w:type="dxa"/>
            <w:vMerge w:val="restart"/>
            <w:vAlign w:val="center"/>
          </w:tcPr>
          <w:p w:rsidR="00D13030" w:rsidRPr="00D6713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6713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67131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416FDA" w:rsidRPr="00D67131" w:rsidTr="00326426">
        <w:tc>
          <w:tcPr>
            <w:tcW w:w="3710" w:type="dxa"/>
            <w:vMerge/>
            <w:vAlign w:val="center"/>
          </w:tcPr>
          <w:p w:rsidR="00416FDA" w:rsidRPr="00D67131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416FDA" w:rsidRPr="00D67131" w:rsidRDefault="00416FDA" w:rsidP="00416FD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416FDA" w:rsidRPr="00D67131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6569E4"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8</w:t>
            </w:r>
          </w:p>
        </w:tc>
        <w:tc>
          <w:tcPr>
            <w:tcW w:w="1341" w:type="dxa"/>
            <w:vAlign w:val="center"/>
          </w:tcPr>
          <w:p w:rsidR="00416FDA" w:rsidRPr="00D67131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</w:t>
            </w:r>
            <w:r w:rsidR="006569E4"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275" w:type="dxa"/>
            <w:vAlign w:val="center"/>
          </w:tcPr>
          <w:p w:rsidR="00416FDA" w:rsidRPr="00D67131" w:rsidRDefault="00416FDA" w:rsidP="00416FD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="006569E4" w:rsidRPr="00D6713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60</w:t>
            </w:r>
          </w:p>
        </w:tc>
      </w:tr>
      <w:tr w:rsidR="009B4D06" w:rsidRPr="00D67131" w:rsidTr="00326426">
        <w:trPr>
          <w:trHeight w:val="679"/>
        </w:trPr>
        <w:tc>
          <w:tcPr>
            <w:tcW w:w="3710" w:type="dxa"/>
          </w:tcPr>
          <w:p w:rsidR="009B4D06" w:rsidRPr="00D67131" w:rsidRDefault="006569E4" w:rsidP="009B4D0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713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ระดับความสำเร็จในการผลิตสื่อโทรทัศน์ตามโครงการสื่อเพื่อสร้างความเข้าใจอันดี </w:t>
            </w:r>
            <w:r w:rsidR="00D67131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67131">
              <w:rPr>
                <w:rFonts w:ascii="TH SarabunPSK" w:hAnsi="TH SarabunPSK" w:cs="TH SarabunPSK"/>
                <w:sz w:val="30"/>
                <w:szCs w:val="30"/>
                <w:cs/>
              </w:rPr>
              <w:t>ปี 2561</w:t>
            </w:r>
          </w:p>
        </w:tc>
        <w:tc>
          <w:tcPr>
            <w:tcW w:w="1330" w:type="dxa"/>
          </w:tcPr>
          <w:p w:rsidR="009B4D06" w:rsidRPr="00D67131" w:rsidRDefault="009B4D06" w:rsidP="009B4D0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67131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</w:tcPr>
          <w:p w:rsidR="009B4D06" w:rsidRPr="00D67131" w:rsidRDefault="00C630C2" w:rsidP="009B4D0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9B4D06" w:rsidRPr="00D67131" w:rsidRDefault="00C630C2" w:rsidP="009B4D0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275" w:type="dxa"/>
          </w:tcPr>
          <w:p w:rsidR="009B4D06" w:rsidRPr="00D67131" w:rsidRDefault="00C630C2" w:rsidP="009B4D06">
            <w:pPr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246E8" w:rsidRPr="00D34FB8" w:rsidRDefault="005246E8" w:rsidP="005246E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D34FB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5246E8" w:rsidRPr="00D34FB8" w:rsidTr="00E83161">
        <w:trPr>
          <w:jc w:val="center"/>
        </w:trPr>
        <w:tc>
          <w:tcPr>
            <w:tcW w:w="405" w:type="dxa"/>
          </w:tcPr>
          <w:p w:rsidR="005246E8" w:rsidRPr="00D34FB8" w:rsidRDefault="005246E8" w:rsidP="00E83161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34FB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5246E8" w:rsidRPr="00D34FB8" w:rsidRDefault="00C3462D" w:rsidP="00E83161">
            <w:pPr>
              <w:pStyle w:val="FootnoteText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  <w:tr w:rsidR="00D67131" w:rsidRPr="00D34FB8" w:rsidTr="00E83161">
        <w:trPr>
          <w:jc w:val="center"/>
        </w:trPr>
        <w:tc>
          <w:tcPr>
            <w:tcW w:w="405" w:type="dxa"/>
          </w:tcPr>
          <w:p w:rsidR="00D67131" w:rsidRPr="00D34FB8" w:rsidRDefault="00D67131" w:rsidP="00E83161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67131" w:rsidRPr="00D34FB8" w:rsidRDefault="00C3462D" w:rsidP="00E83161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</w:t>
            </w:r>
          </w:p>
        </w:tc>
      </w:tr>
    </w:tbl>
    <w:p w:rsidR="005246E8" w:rsidRPr="00D34FB8" w:rsidRDefault="005246E8" w:rsidP="005246E8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246E8" w:rsidRPr="00D34FB8" w:rsidRDefault="005246E8" w:rsidP="005246E8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34FB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D34FB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D67131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="00D67131">
        <w:rPr>
          <w:rFonts w:ascii="TH SarabunPSK" w:hAnsi="TH SarabunPSK" w:cs="TH SarabunPSK"/>
          <w:sz w:val="30"/>
          <w:szCs w:val="30"/>
          <w:cs/>
        </w:rPr>
        <w:tab/>
      </w:r>
      <w:r w:rsidRPr="00D34FB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34FB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D67131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5246E8" w:rsidRPr="00D34FB8" w:rsidRDefault="005246E8" w:rsidP="005246E8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D34FB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 w:rsidR="00D67131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</w:t>
      </w:r>
      <w:r w:rsidRPr="00D34FB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D34FB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D34FB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="00D67131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</w:t>
      </w:r>
    </w:p>
    <w:p w:rsidR="00A36F71" w:rsidRPr="00B81EE2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B81EE2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B1F" w:rsidRDefault="005D4B1F">
      <w:r>
        <w:separator/>
      </w:r>
    </w:p>
  </w:endnote>
  <w:endnote w:type="continuationSeparator" w:id="0">
    <w:p w:rsidR="005D4B1F" w:rsidRDefault="005D4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B1F" w:rsidRDefault="005D4B1F">
      <w:r>
        <w:separator/>
      </w:r>
    </w:p>
  </w:footnote>
  <w:footnote w:type="continuationSeparator" w:id="0">
    <w:p w:rsidR="005D4B1F" w:rsidRDefault="005D4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A1526" w:rsidRPr="00F56C5D" w:rsidRDefault="001A1526" w:rsidP="008611A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D388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E6650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BD7CA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296CB2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296CB2" w:rsidRPr="00F56C5D" w:rsidRDefault="00296CB2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1A1526" w:rsidRPr="00F56C5D" w:rsidRDefault="001A1526" w:rsidP="008611A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D388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E6650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BD7CA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296CB2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296CB2" w:rsidRPr="00F56C5D" w:rsidRDefault="00296CB2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CA6"/>
    <w:rsid w:val="000074FA"/>
    <w:rsid w:val="00007690"/>
    <w:rsid w:val="000506D3"/>
    <w:rsid w:val="00055E87"/>
    <w:rsid w:val="00060446"/>
    <w:rsid w:val="00061DAA"/>
    <w:rsid w:val="0006548B"/>
    <w:rsid w:val="00070619"/>
    <w:rsid w:val="00076886"/>
    <w:rsid w:val="000903B2"/>
    <w:rsid w:val="00094BDC"/>
    <w:rsid w:val="000A6498"/>
    <w:rsid w:val="000B7D25"/>
    <w:rsid w:val="000C07B6"/>
    <w:rsid w:val="000C5040"/>
    <w:rsid w:val="000D2D21"/>
    <w:rsid w:val="000D6710"/>
    <w:rsid w:val="000E73A4"/>
    <w:rsid w:val="000F20E0"/>
    <w:rsid w:val="00104167"/>
    <w:rsid w:val="00104A52"/>
    <w:rsid w:val="001107D0"/>
    <w:rsid w:val="00115F9C"/>
    <w:rsid w:val="00122E08"/>
    <w:rsid w:val="0013787B"/>
    <w:rsid w:val="00151E81"/>
    <w:rsid w:val="001541B8"/>
    <w:rsid w:val="00166F64"/>
    <w:rsid w:val="00183125"/>
    <w:rsid w:val="001837C8"/>
    <w:rsid w:val="00184C20"/>
    <w:rsid w:val="001A071D"/>
    <w:rsid w:val="001A1526"/>
    <w:rsid w:val="001B35AB"/>
    <w:rsid w:val="001C1485"/>
    <w:rsid w:val="001D7BC3"/>
    <w:rsid w:val="001E4279"/>
    <w:rsid w:val="001F4947"/>
    <w:rsid w:val="001F4B09"/>
    <w:rsid w:val="001F4F55"/>
    <w:rsid w:val="00200DBD"/>
    <w:rsid w:val="00201B1E"/>
    <w:rsid w:val="00241184"/>
    <w:rsid w:val="0026702E"/>
    <w:rsid w:val="002741F9"/>
    <w:rsid w:val="0027645C"/>
    <w:rsid w:val="002875CE"/>
    <w:rsid w:val="00296AA6"/>
    <w:rsid w:val="00296CB2"/>
    <w:rsid w:val="00297958"/>
    <w:rsid w:val="002B1B75"/>
    <w:rsid w:val="002C3150"/>
    <w:rsid w:val="002E4335"/>
    <w:rsid w:val="002F5233"/>
    <w:rsid w:val="00302AEC"/>
    <w:rsid w:val="00304585"/>
    <w:rsid w:val="00310929"/>
    <w:rsid w:val="003176C6"/>
    <w:rsid w:val="00326426"/>
    <w:rsid w:val="00332EFE"/>
    <w:rsid w:val="003442D0"/>
    <w:rsid w:val="003A0C7D"/>
    <w:rsid w:val="003B412E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57E5F"/>
    <w:rsid w:val="004611B5"/>
    <w:rsid w:val="00461DC3"/>
    <w:rsid w:val="00464E69"/>
    <w:rsid w:val="004744F1"/>
    <w:rsid w:val="00485CA3"/>
    <w:rsid w:val="0049385A"/>
    <w:rsid w:val="004B3522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246E8"/>
    <w:rsid w:val="005249F6"/>
    <w:rsid w:val="0053610F"/>
    <w:rsid w:val="0054528C"/>
    <w:rsid w:val="00547BEF"/>
    <w:rsid w:val="00547D2B"/>
    <w:rsid w:val="005640B8"/>
    <w:rsid w:val="00587B5A"/>
    <w:rsid w:val="005A10BB"/>
    <w:rsid w:val="005A1737"/>
    <w:rsid w:val="005A7EF0"/>
    <w:rsid w:val="005B4072"/>
    <w:rsid w:val="005B7E48"/>
    <w:rsid w:val="005D003E"/>
    <w:rsid w:val="005D4B1F"/>
    <w:rsid w:val="005F65F5"/>
    <w:rsid w:val="00600032"/>
    <w:rsid w:val="00630FD2"/>
    <w:rsid w:val="00637ECE"/>
    <w:rsid w:val="006569E4"/>
    <w:rsid w:val="00667ECD"/>
    <w:rsid w:val="006761C4"/>
    <w:rsid w:val="00695122"/>
    <w:rsid w:val="006B52E9"/>
    <w:rsid w:val="006D01A2"/>
    <w:rsid w:val="006D3883"/>
    <w:rsid w:val="00700C8C"/>
    <w:rsid w:val="00705118"/>
    <w:rsid w:val="00706FB2"/>
    <w:rsid w:val="007110F7"/>
    <w:rsid w:val="00713B8B"/>
    <w:rsid w:val="00717B0A"/>
    <w:rsid w:val="0072754E"/>
    <w:rsid w:val="00732085"/>
    <w:rsid w:val="00752232"/>
    <w:rsid w:val="00776D91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53E7"/>
    <w:rsid w:val="00840204"/>
    <w:rsid w:val="00845719"/>
    <w:rsid w:val="00846D3E"/>
    <w:rsid w:val="008611A5"/>
    <w:rsid w:val="008641F1"/>
    <w:rsid w:val="0087699E"/>
    <w:rsid w:val="00877E54"/>
    <w:rsid w:val="008807EA"/>
    <w:rsid w:val="008B44FD"/>
    <w:rsid w:val="008C1D11"/>
    <w:rsid w:val="008C3822"/>
    <w:rsid w:val="008D67D6"/>
    <w:rsid w:val="008F26C0"/>
    <w:rsid w:val="008F286F"/>
    <w:rsid w:val="00902976"/>
    <w:rsid w:val="009069AE"/>
    <w:rsid w:val="00910BA3"/>
    <w:rsid w:val="00911880"/>
    <w:rsid w:val="0092154B"/>
    <w:rsid w:val="00934994"/>
    <w:rsid w:val="00936CD7"/>
    <w:rsid w:val="00950A34"/>
    <w:rsid w:val="00953BAC"/>
    <w:rsid w:val="00966CA6"/>
    <w:rsid w:val="00971B9D"/>
    <w:rsid w:val="00973EDE"/>
    <w:rsid w:val="00977DAC"/>
    <w:rsid w:val="00990B3C"/>
    <w:rsid w:val="00991171"/>
    <w:rsid w:val="00991ABD"/>
    <w:rsid w:val="009A2D23"/>
    <w:rsid w:val="009A3E92"/>
    <w:rsid w:val="009A7E64"/>
    <w:rsid w:val="009B4D06"/>
    <w:rsid w:val="009D17C9"/>
    <w:rsid w:val="009D5553"/>
    <w:rsid w:val="009D55C4"/>
    <w:rsid w:val="009E3C66"/>
    <w:rsid w:val="009F1C98"/>
    <w:rsid w:val="00A02EE4"/>
    <w:rsid w:val="00A13B5A"/>
    <w:rsid w:val="00A30BA2"/>
    <w:rsid w:val="00A36F71"/>
    <w:rsid w:val="00A45BCE"/>
    <w:rsid w:val="00A645B0"/>
    <w:rsid w:val="00A65481"/>
    <w:rsid w:val="00A66ADB"/>
    <w:rsid w:val="00A742A2"/>
    <w:rsid w:val="00A81715"/>
    <w:rsid w:val="00A830FE"/>
    <w:rsid w:val="00A84D31"/>
    <w:rsid w:val="00AB62D0"/>
    <w:rsid w:val="00AB70C6"/>
    <w:rsid w:val="00AC30AE"/>
    <w:rsid w:val="00AC54C1"/>
    <w:rsid w:val="00AF24D3"/>
    <w:rsid w:val="00AF274B"/>
    <w:rsid w:val="00B104AB"/>
    <w:rsid w:val="00B14187"/>
    <w:rsid w:val="00B43C6F"/>
    <w:rsid w:val="00B571C9"/>
    <w:rsid w:val="00B617AC"/>
    <w:rsid w:val="00B70B70"/>
    <w:rsid w:val="00B71294"/>
    <w:rsid w:val="00B766CD"/>
    <w:rsid w:val="00B77501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D7CAA"/>
    <w:rsid w:val="00BF37CD"/>
    <w:rsid w:val="00C07C07"/>
    <w:rsid w:val="00C148B8"/>
    <w:rsid w:val="00C30715"/>
    <w:rsid w:val="00C3462D"/>
    <w:rsid w:val="00C43059"/>
    <w:rsid w:val="00C44E71"/>
    <w:rsid w:val="00C55FFC"/>
    <w:rsid w:val="00C630C2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434C"/>
    <w:rsid w:val="00D12C37"/>
    <w:rsid w:val="00D13030"/>
    <w:rsid w:val="00D16FCD"/>
    <w:rsid w:val="00D1783A"/>
    <w:rsid w:val="00D370F2"/>
    <w:rsid w:val="00D52CF5"/>
    <w:rsid w:val="00D64E38"/>
    <w:rsid w:val="00D67131"/>
    <w:rsid w:val="00D778B7"/>
    <w:rsid w:val="00D91ED9"/>
    <w:rsid w:val="00D96F6C"/>
    <w:rsid w:val="00DB4B90"/>
    <w:rsid w:val="00DC04DD"/>
    <w:rsid w:val="00DF27F4"/>
    <w:rsid w:val="00DF7BCF"/>
    <w:rsid w:val="00E022D9"/>
    <w:rsid w:val="00E06205"/>
    <w:rsid w:val="00E13E33"/>
    <w:rsid w:val="00E35685"/>
    <w:rsid w:val="00E6650D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2054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B3EC7"/>
    <w:rsid w:val="00FC4F45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1E8761A-544C-42D4-B3EE-7030C7D5A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585;&#3619;&#3629;&#3610;&#3626;&#3635;&#3609;&#3633;&#3585;&#3627;&#3609;&#3656;&#3623;&#3618;&#3591;&#3634;&#3609;%20&#3611;&#3637;60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DAA9A-D2F3-466D-9AB2-2AC6B7907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37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23</cp:revision>
  <cp:lastPrinted>2017-02-01T09:16:00Z</cp:lastPrinted>
  <dcterms:created xsi:type="dcterms:W3CDTF">2017-02-01T09:19:00Z</dcterms:created>
  <dcterms:modified xsi:type="dcterms:W3CDTF">2018-02-01T10:08:00Z</dcterms:modified>
</cp:coreProperties>
</file>